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1AAFFA" w14:textId="1322A83A" w:rsidR="00F77D77" w:rsidRPr="00F77D77" w:rsidRDefault="00F77D77" w:rsidP="00665086">
      <w:pPr>
        <w:pStyle w:val="Heading1"/>
        <w:jc w:val="center"/>
        <w:rPr>
          <w:color w:val="auto"/>
          <w:lang w:val="en-GB" w:eastAsia="en-GB"/>
        </w:rPr>
      </w:pPr>
      <w:r w:rsidRPr="00F77D77">
        <w:rPr>
          <w:lang w:val="sr-Latn-RS" w:eastAsia="en-GB"/>
        </w:rPr>
        <w:t>An</w:t>
      </w:r>
      <w:r w:rsidR="00812842">
        <w:rPr>
          <w:lang w:val="sr-Latn-RS" w:eastAsia="en-GB"/>
        </w:rPr>
        <w:t>n</w:t>
      </w:r>
      <w:r w:rsidRPr="00F77D77">
        <w:rPr>
          <w:lang w:val="sr-Latn-RS" w:eastAsia="en-GB"/>
        </w:rPr>
        <w:t>e</w:t>
      </w:r>
      <w:r w:rsidR="00812842">
        <w:rPr>
          <w:lang w:val="sr-Latn-RS" w:eastAsia="en-GB"/>
        </w:rPr>
        <w:t>x</w:t>
      </w:r>
      <w:r w:rsidRPr="00F77D77">
        <w:rPr>
          <w:lang w:val="sr-Latn-RS" w:eastAsia="en-GB"/>
        </w:rPr>
        <w:t> 1: </w:t>
      </w:r>
      <w:r w:rsidR="00812842">
        <w:rPr>
          <w:lang w:val="sr-Latn-RS" w:eastAsia="en-GB"/>
        </w:rPr>
        <w:t>Grant Application Form</w:t>
      </w:r>
    </w:p>
    <w:p w14:paraId="7CDDD4F8" w14:textId="77777777" w:rsidR="00F77D77" w:rsidRPr="00F77D77" w:rsidRDefault="00F77D77" w:rsidP="00F77D77">
      <w:pPr>
        <w:spacing w:line="240" w:lineRule="auto"/>
        <w:ind w:left="-900"/>
        <w:jc w:val="center"/>
        <w:textAlignment w:val="baseline"/>
        <w:rPr>
          <w:rFonts w:eastAsia="Times New Roman" w:cstheme="minorHAnsi"/>
          <w:b w:val="0"/>
          <w:color w:val="auto"/>
          <w:sz w:val="24"/>
          <w:szCs w:val="24"/>
          <w:lang w:val="en-GB" w:eastAsia="en-GB"/>
        </w:rPr>
      </w:pPr>
      <w:r w:rsidRPr="00F77D77">
        <w:rPr>
          <w:rFonts w:eastAsia="Times New Roman" w:cstheme="minorHAnsi"/>
          <w:b w:val="0"/>
          <w:color w:val="auto"/>
          <w:sz w:val="24"/>
          <w:szCs w:val="24"/>
          <w:lang w:val="en-GB" w:eastAsia="en-GB"/>
        </w:rPr>
        <w:t> </w:t>
      </w:r>
    </w:p>
    <w:tbl>
      <w:tblPr>
        <w:tblW w:w="1007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12"/>
        <w:gridCol w:w="7160"/>
      </w:tblGrid>
      <w:tr w:rsidR="00F77D77" w:rsidRPr="00812842" w14:paraId="431C1A47" w14:textId="77777777" w:rsidTr="63C53D1B">
        <w:tc>
          <w:tcPr>
            <w:tcW w:w="2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49C80"/>
            <w:hideMark/>
          </w:tcPr>
          <w:p w14:paraId="6540356A" w14:textId="30F9A763" w:rsidR="00F77D77" w:rsidRPr="00812842" w:rsidRDefault="00812842" w:rsidP="63C53D1B">
            <w:pPr>
              <w:spacing w:line="240" w:lineRule="auto"/>
              <w:textAlignment w:val="baseline"/>
              <w:rPr>
                <w:rFonts w:eastAsia="Times New Roman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63C53D1B">
              <w:rPr>
                <w:rFonts w:eastAsia="Times New Roman"/>
                <w:color w:val="auto"/>
                <w:sz w:val="24"/>
                <w:szCs w:val="24"/>
                <w:lang w:val="sr-Latn-RS" w:eastAsia="en-GB"/>
              </w:rPr>
              <w:t>Applying organization</w:t>
            </w:r>
            <w:r w:rsidR="01C76DDC" w:rsidRPr="63C53D1B">
              <w:rPr>
                <w:rFonts w:eastAsia="Times New Roman"/>
                <w:color w:val="auto"/>
                <w:sz w:val="24"/>
                <w:szCs w:val="24"/>
                <w:lang w:val="sr-Latn-RS" w:eastAsia="en-GB"/>
              </w:rPr>
              <w:t>(</w:t>
            </w:r>
            <w:r w:rsidRPr="63C53D1B">
              <w:rPr>
                <w:rFonts w:eastAsia="Times New Roman"/>
                <w:color w:val="auto"/>
                <w:sz w:val="24"/>
                <w:szCs w:val="24"/>
                <w:lang w:val="sr-Latn-RS" w:eastAsia="en-GB"/>
              </w:rPr>
              <w:t>s</w:t>
            </w:r>
            <w:r w:rsidR="18452704" w:rsidRPr="63C53D1B">
              <w:rPr>
                <w:rFonts w:eastAsia="Times New Roman"/>
                <w:color w:val="auto"/>
                <w:sz w:val="24"/>
                <w:szCs w:val="24"/>
                <w:lang w:val="sr-Latn-RS" w:eastAsia="en-GB"/>
              </w:rPr>
              <w:t>)</w:t>
            </w:r>
          </w:p>
          <w:p w14:paraId="6B4DFF25" w14:textId="3CA20290" w:rsidR="00F77D77" w:rsidRPr="00812842" w:rsidRDefault="00812842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bCs/>
                <w:color w:val="auto"/>
                <w:sz w:val="24"/>
                <w:szCs w:val="24"/>
                <w:lang w:val="en-GB" w:eastAsia="en-GB"/>
              </w:rPr>
            </w:pPr>
            <w:r w:rsidRPr="00812842">
              <w:rPr>
                <w:rStyle w:val="normaltextrun"/>
                <w:rFonts w:ascii="Century Gothic" w:hAnsi="Century Gothic"/>
                <w:b w:val="0"/>
                <w:bCs/>
                <w:i/>
                <w:iCs/>
                <w:color w:val="000000"/>
                <w:sz w:val="20"/>
                <w:szCs w:val="20"/>
              </w:rPr>
              <w:t>Indicate consortium members and lead partner, if applicable</w:t>
            </w:r>
            <w:r w:rsidRPr="00812842">
              <w:rPr>
                <w:rStyle w:val="eop"/>
                <w:rFonts w:ascii="Century Gothic" w:hAnsi="Century Gothic"/>
                <w:b w:val="0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1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7CC38D8" w14:textId="77777777" w:rsidR="00F77D77" w:rsidRDefault="00F77D77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812842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  <w:p w14:paraId="31F5654A" w14:textId="77777777" w:rsidR="00812842" w:rsidRDefault="00812842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</w:p>
          <w:p w14:paraId="3E2B853C" w14:textId="1EC688AF" w:rsidR="00812842" w:rsidRDefault="00812842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</w:p>
          <w:p w14:paraId="41765F5A" w14:textId="77777777" w:rsidR="00812842" w:rsidRDefault="00812842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</w:p>
          <w:p w14:paraId="2A420DE7" w14:textId="2E3B90B7" w:rsidR="00812842" w:rsidRPr="00812842" w:rsidRDefault="00812842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</w:p>
        </w:tc>
      </w:tr>
      <w:tr w:rsidR="00F77D77" w:rsidRPr="00812842" w14:paraId="404928AD" w14:textId="77777777" w:rsidTr="63C53D1B">
        <w:tc>
          <w:tcPr>
            <w:tcW w:w="22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49C80"/>
            <w:hideMark/>
          </w:tcPr>
          <w:p w14:paraId="2828FAF3" w14:textId="4E1B0EA6" w:rsidR="00F77D77" w:rsidRPr="00812842" w:rsidRDefault="00812842" w:rsidP="63C53D1B">
            <w:pPr>
              <w:spacing w:line="240" w:lineRule="auto"/>
              <w:textAlignment w:val="baseline"/>
              <w:rPr>
                <w:rFonts w:eastAsia="Times New Roman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63C53D1B">
              <w:rPr>
                <w:rFonts w:eastAsia="Times New Roman"/>
                <w:color w:val="auto"/>
                <w:sz w:val="24"/>
                <w:szCs w:val="24"/>
                <w:lang w:val="sr-Latn-RS" w:eastAsia="en-GB"/>
              </w:rPr>
              <w:t xml:space="preserve">Contact </w:t>
            </w:r>
            <w:r w:rsidR="744F4F71" w:rsidRPr="63C53D1B">
              <w:rPr>
                <w:rFonts w:eastAsia="Times New Roman"/>
                <w:color w:val="auto"/>
                <w:sz w:val="24"/>
                <w:szCs w:val="24"/>
                <w:lang w:val="sr-Latn-RS" w:eastAsia="en-GB"/>
              </w:rPr>
              <w:t>p</w:t>
            </w:r>
            <w:r w:rsidRPr="63C53D1B">
              <w:rPr>
                <w:rFonts w:eastAsia="Times New Roman"/>
                <w:color w:val="auto"/>
                <w:sz w:val="24"/>
                <w:szCs w:val="24"/>
                <w:lang w:val="sr-Latn-RS" w:eastAsia="en-GB"/>
              </w:rPr>
              <w:t>erson</w:t>
            </w:r>
          </w:p>
          <w:p w14:paraId="472FF7FF" w14:textId="3E814203" w:rsidR="00F77D77" w:rsidRPr="00812842" w:rsidRDefault="00F77D77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Cs/>
                <w:color w:val="auto"/>
                <w:sz w:val="24"/>
                <w:szCs w:val="24"/>
                <w:lang w:val="sr-Latn-RS" w:eastAsia="en-GB"/>
              </w:rPr>
              <w:t>(</w:t>
            </w:r>
            <w:r w:rsidR="00812842">
              <w:rPr>
                <w:rFonts w:eastAsia="Times New Roman" w:cstheme="minorHAnsi"/>
                <w:bCs/>
                <w:color w:val="auto"/>
                <w:sz w:val="24"/>
                <w:szCs w:val="24"/>
                <w:lang w:val="sr-Latn-RS" w:eastAsia="en-GB"/>
              </w:rPr>
              <w:t>name and title</w:t>
            </w:r>
            <w:r w:rsidRPr="00F77D77">
              <w:rPr>
                <w:rFonts w:eastAsia="Times New Roman" w:cstheme="minorHAnsi"/>
                <w:bCs/>
                <w:color w:val="auto"/>
                <w:sz w:val="24"/>
                <w:szCs w:val="24"/>
                <w:lang w:val="sr-Latn-RS" w:eastAsia="en-GB"/>
              </w:rPr>
              <w:t>):  </w:t>
            </w:r>
            <w:r w:rsidRPr="00812842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  <w:p w14:paraId="1649C290" w14:textId="77777777" w:rsidR="00F77D77" w:rsidRPr="00812842" w:rsidRDefault="00F77D77" w:rsidP="00F77D77">
            <w:pPr>
              <w:spacing w:line="240" w:lineRule="auto"/>
              <w:jc w:val="center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812842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781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6B9C862" w14:textId="77777777" w:rsidR="00F77D77" w:rsidRPr="00812842" w:rsidRDefault="00F77D77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812842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</w:tr>
      <w:tr w:rsidR="00F77D77" w:rsidRPr="00F77D77" w14:paraId="0617B4C8" w14:textId="77777777" w:rsidTr="63C53D1B">
        <w:tc>
          <w:tcPr>
            <w:tcW w:w="22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49C80"/>
            <w:hideMark/>
          </w:tcPr>
          <w:p w14:paraId="3106CCFD" w14:textId="416A7780" w:rsidR="00F77D77" w:rsidRPr="00F77D77" w:rsidRDefault="369028D0" w:rsidP="63C53D1B">
            <w:pPr>
              <w:spacing w:line="240" w:lineRule="auto"/>
              <w:rPr>
                <w:rFonts w:eastAsia="Times New Roman"/>
                <w:color w:val="auto"/>
                <w:sz w:val="24"/>
                <w:szCs w:val="24"/>
                <w:lang w:eastAsia="en-GB"/>
              </w:rPr>
            </w:pPr>
            <w:r w:rsidRPr="63C53D1B">
              <w:rPr>
                <w:rFonts w:eastAsia="Times New Roman"/>
                <w:color w:val="auto"/>
                <w:sz w:val="24"/>
                <w:szCs w:val="24"/>
                <w:lang w:eastAsia="en-GB"/>
              </w:rPr>
              <w:t>Contact information:</w:t>
            </w:r>
          </w:p>
          <w:p w14:paraId="51AA3CDA" w14:textId="066E32F7" w:rsidR="00F77D77" w:rsidRPr="00F77D77" w:rsidRDefault="00F77D77" w:rsidP="63C53D1B">
            <w:pPr>
              <w:spacing w:line="240" w:lineRule="auto"/>
              <w:textAlignment w:val="baseline"/>
              <w:rPr>
                <w:rFonts w:eastAsia="Times New Roman"/>
                <w:color w:val="auto"/>
                <w:sz w:val="24"/>
                <w:szCs w:val="24"/>
                <w:lang w:val="sr-Latn-RS" w:eastAsia="en-GB"/>
              </w:rPr>
            </w:pPr>
          </w:p>
          <w:p w14:paraId="0AED6664" w14:textId="77777777" w:rsidR="00F77D77" w:rsidRPr="00F77D77" w:rsidRDefault="00F77D77" w:rsidP="00F77D77">
            <w:pPr>
              <w:spacing w:line="240" w:lineRule="auto"/>
              <w:jc w:val="center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781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07DD315" w14:textId="77777777" w:rsidR="00F77D77" w:rsidRPr="00F77D77" w:rsidRDefault="00F77D77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</w:tr>
      <w:tr w:rsidR="00F77D77" w:rsidRPr="00F77D77" w14:paraId="5A9E2E25" w14:textId="77777777" w:rsidTr="63C53D1B">
        <w:tc>
          <w:tcPr>
            <w:tcW w:w="22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49C80"/>
            <w:hideMark/>
          </w:tcPr>
          <w:p w14:paraId="567F2290" w14:textId="645287CF" w:rsidR="00F77D77" w:rsidRPr="00F77D77" w:rsidRDefault="00F77D77" w:rsidP="63C53D1B">
            <w:pPr>
              <w:spacing w:line="240" w:lineRule="auto"/>
              <w:textAlignment w:val="baseline"/>
              <w:rPr>
                <w:rFonts w:eastAsia="Times New Roman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63C53D1B">
              <w:rPr>
                <w:rFonts w:eastAsia="Times New Roman"/>
                <w:color w:val="auto"/>
                <w:sz w:val="24"/>
                <w:szCs w:val="24"/>
                <w:lang w:val="sr-Latn-RS" w:eastAsia="en-GB"/>
              </w:rPr>
              <w:t>Dat</w:t>
            </w:r>
            <w:r w:rsidR="50F211FF" w:rsidRPr="63C53D1B">
              <w:rPr>
                <w:rFonts w:eastAsia="Times New Roman"/>
                <w:color w:val="auto"/>
                <w:sz w:val="24"/>
                <w:szCs w:val="24"/>
                <w:lang w:val="sr-Latn-RS" w:eastAsia="en-GB"/>
              </w:rPr>
              <w:t>e</w:t>
            </w:r>
            <w:r w:rsidRPr="63C53D1B">
              <w:rPr>
                <w:rFonts w:eastAsia="Times New Roman"/>
                <w:color w:val="auto"/>
                <w:sz w:val="24"/>
                <w:szCs w:val="24"/>
                <w:lang w:val="sr-Latn-RS" w:eastAsia="en-GB"/>
              </w:rPr>
              <w:t>: </w:t>
            </w:r>
            <w:r w:rsidRPr="63C53D1B">
              <w:rPr>
                <w:rFonts w:eastAsia="Times New Roman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  <w:p w14:paraId="665DDA35" w14:textId="77777777" w:rsidR="00F77D77" w:rsidRPr="00F77D77" w:rsidRDefault="00F77D77" w:rsidP="00F77D77">
            <w:pPr>
              <w:spacing w:line="240" w:lineRule="auto"/>
              <w:jc w:val="center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781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98912AC" w14:textId="77777777" w:rsidR="00F77D77" w:rsidRPr="00F77D77" w:rsidRDefault="00F77D77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</w:tr>
      <w:tr w:rsidR="00F77D77" w:rsidRPr="00F77D77" w14:paraId="2E64F807" w14:textId="77777777" w:rsidTr="63C53D1B">
        <w:tc>
          <w:tcPr>
            <w:tcW w:w="22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49C80"/>
            <w:hideMark/>
          </w:tcPr>
          <w:p w14:paraId="015D1D3C" w14:textId="4D44A172" w:rsidR="00F77D77" w:rsidRPr="00F77D77" w:rsidRDefault="288210ED" w:rsidP="63C53D1B">
            <w:pPr>
              <w:spacing w:line="240" w:lineRule="auto"/>
              <w:textAlignment w:val="baseline"/>
              <w:rPr>
                <w:rFonts w:eastAsia="Times New Roman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63C53D1B">
              <w:rPr>
                <w:rFonts w:eastAsia="Times New Roman"/>
                <w:color w:val="auto"/>
                <w:sz w:val="24"/>
                <w:szCs w:val="24"/>
                <w:lang w:val="sr-Latn-RS" w:eastAsia="en-GB"/>
              </w:rPr>
              <w:t>Project</w:t>
            </w:r>
            <w:r w:rsidR="2B838E2A" w:rsidRPr="63C53D1B">
              <w:rPr>
                <w:rFonts w:eastAsia="Times New Roman"/>
                <w:color w:val="auto"/>
                <w:sz w:val="24"/>
                <w:szCs w:val="24"/>
                <w:lang w:val="sr-Latn-RS" w:eastAsia="en-GB"/>
              </w:rPr>
              <w:t xml:space="preserve"> title</w:t>
            </w:r>
            <w:r w:rsidR="00F77D77" w:rsidRPr="63C53D1B">
              <w:rPr>
                <w:rFonts w:eastAsia="Times New Roman"/>
                <w:color w:val="auto"/>
                <w:sz w:val="24"/>
                <w:szCs w:val="24"/>
                <w:lang w:val="sr-Latn-RS" w:eastAsia="en-GB"/>
              </w:rPr>
              <w:t>:</w:t>
            </w:r>
            <w:r w:rsidR="00F77D77" w:rsidRPr="63C53D1B">
              <w:rPr>
                <w:rFonts w:eastAsia="Times New Roman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  <w:p w14:paraId="6C372777" w14:textId="77777777" w:rsidR="00F77D77" w:rsidRPr="00F77D77" w:rsidRDefault="00F77D77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  <w:p w14:paraId="1AF1E191" w14:textId="77777777" w:rsidR="00F77D77" w:rsidRPr="00F77D77" w:rsidRDefault="00F77D77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781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C6734E4" w14:textId="77777777" w:rsidR="00F77D77" w:rsidRPr="00F77D77" w:rsidRDefault="00F77D77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</w:tr>
      <w:tr w:rsidR="63C53D1B" w14:paraId="332E0330" w14:textId="77777777" w:rsidTr="63C53D1B">
        <w:tc>
          <w:tcPr>
            <w:tcW w:w="29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49C80"/>
            <w:hideMark/>
          </w:tcPr>
          <w:p w14:paraId="2166E1BA" w14:textId="3A029BB1" w:rsidR="35013F59" w:rsidRDefault="35013F59" w:rsidP="63C53D1B">
            <w:pPr>
              <w:spacing w:line="240" w:lineRule="auto"/>
              <w:rPr>
                <w:rFonts w:eastAsia="Times New Roman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63C53D1B">
              <w:rPr>
                <w:rFonts w:eastAsia="Times New Roman"/>
                <w:color w:val="auto"/>
                <w:sz w:val="24"/>
                <w:szCs w:val="24"/>
                <w:lang w:val="sr-Latn-RS" w:eastAsia="en-GB"/>
              </w:rPr>
              <w:t>Project duration:</w:t>
            </w:r>
          </w:p>
          <w:p w14:paraId="3E15F441" w14:textId="6F60A95B" w:rsidR="63C53D1B" w:rsidRDefault="63C53D1B" w:rsidP="63C53D1B">
            <w:pPr>
              <w:spacing w:line="240" w:lineRule="auto"/>
              <w:rPr>
                <w:rFonts w:eastAsia="Times New Roman"/>
                <w:color w:val="auto"/>
                <w:sz w:val="24"/>
                <w:szCs w:val="24"/>
                <w:lang w:val="sr-Latn-RS" w:eastAsia="en-GB"/>
              </w:rPr>
            </w:pPr>
          </w:p>
          <w:p w14:paraId="00E442FE" w14:textId="7C0B4903" w:rsidR="63C53D1B" w:rsidRDefault="63C53D1B" w:rsidP="63C53D1B">
            <w:pPr>
              <w:spacing w:line="240" w:lineRule="auto"/>
              <w:rPr>
                <w:rFonts w:eastAsia="Times New Roman"/>
                <w:color w:val="auto"/>
                <w:sz w:val="24"/>
                <w:szCs w:val="24"/>
                <w:lang w:val="sr-Latn-RS" w:eastAsia="en-GB"/>
              </w:rPr>
            </w:pPr>
          </w:p>
        </w:tc>
        <w:tc>
          <w:tcPr>
            <w:tcW w:w="71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D4BB2DB" w14:textId="49B29BC7" w:rsidR="63C53D1B" w:rsidRDefault="63C53D1B" w:rsidP="63C53D1B">
            <w:pPr>
              <w:spacing w:line="240" w:lineRule="auto"/>
              <w:rPr>
                <w:rFonts w:eastAsia="Times New Roman"/>
                <w:b w:val="0"/>
                <w:color w:val="auto"/>
                <w:sz w:val="24"/>
                <w:szCs w:val="24"/>
                <w:lang w:val="en-GB" w:eastAsia="en-GB"/>
              </w:rPr>
            </w:pPr>
          </w:p>
        </w:tc>
      </w:tr>
    </w:tbl>
    <w:p w14:paraId="728BFF47" w14:textId="77777777" w:rsidR="00F77D77" w:rsidRPr="00F77D77" w:rsidRDefault="00F77D77" w:rsidP="00F77D77">
      <w:pPr>
        <w:spacing w:line="240" w:lineRule="auto"/>
        <w:ind w:left="-900"/>
        <w:textAlignment w:val="baseline"/>
        <w:rPr>
          <w:rFonts w:eastAsia="Times New Roman" w:cstheme="minorHAnsi"/>
          <w:b w:val="0"/>
          <w:color w:val="auto"/>
          <w:sz w:val="24"/>
          <w:szCs w:val="24"/>
          <w:lang w:val="en-GB" w:eastAsia="en-GB"/>
        </w:rPr>
      </w:pPr>
      <w:r w:rsidRPr="00F77D77">
        <w:rPr>
          <w:rFonts w:eastAsia="Times New Roman" w:cstheme="minorHAnsi"/>
          <w:b w:val="0"/>
          <w:color w:val="auto"/>
          <w:sz w:val="24"/>
          <w:szCs w:val="24"/>
          <w:lang w:val="en-GB" w:eastAsia="en-GB"/>
        </w:rPr>
        <w:t> </w:t>
      </w:r>
    </w:p>
    <w:tbl>
      <w:tblPr>
        <w:tblW w:w="1007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7"/>
        <w:gridCol w:w="5145"/>
        <w:gridCol w:w="1433"/>
        <w:gridCol w:w="2127"/>
      </w:tblGrid>
      <w:tr w:rsidR="00F77D77" w:rsidRPr="00F77D77" w14:paraId="00F898A9" w14:textId="77777777" w:rsidTr="00812842">
        <w:tc>
          <w:tcPr>
            <w:tcW w:w="1007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BE4D5"/>
            <w:hideMark/>
          </w:tcPr>
          <w:p w14:paraId="7FCD45B8" w14:textId="04BCF2E3" w:rsidR="00F77D77" w:rsidRPr="00F77D77" w:rsidRDefault="00812842" w:rsidP="00F77D77">
            <w:pPr>
              <w:numPr>
                <w:ilvl w:val="0"/>
                <w:numId w:val="1"/>
              </w:numPr>
              <w:spacing w:line="240" w:lineRule="auto"/>
              <w:ind w:left="360" w:firstLine="0"/>
              <w:textAlignment w:val="baseline"/>
              <w:divId w:val="1059940390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>
              <w:rPr>
                <w:rFonts w:eastAsia="Times New Roman" w:cstheme="minorHAnsi"/>
                <w:bCs/>
                <w:color w:val="auto"/>
                <w:sz w:val="24"/>
                <w:szCs w:val="24"/>
                <w:lang w:val="sr-Latn-RS" w:eastAsia="en-GB"/>
              </w:rPr>
              <w:t>Issue</w:t>
            </w:r>
            <w:r w:rsidR="00F77D77" w:rsidRPr="00F77D77">
              <w:rPr>
                <w:rFonts w:eastAsia="Times New Roman" w:cstheme="minorHAnsi"/>
                <w:bCs/>
                <w:color w:val="auto"/>
                <w:sz w:val="24"/>
                <w:szCs w:val="24"/>
                <w:lang w:val="sr-Latn-RS" w:eastAsia="en-GB"/>
              </w:rPr>
              <w:t>: </w:t>
            </w:r>
            <w:r w:rsidRPr="00812842">
              <w:rPr>
                <w:rFonts w:eastAsia="Times New Roman" w:cstheme="minorHAnsi"/>
                <w:b w:val="0"/>
                <w:i/>
                <w:iCs/>
                <w:color w:val="auto"/>
                <w:sz w:val="24"/>
                <w:szCs w:val="24"/>
                <w:lang w:val="sr-Latn-RS" w:eastAsia="en-GB"/>
              </w:rPr>
              <w:t>What is the problem that your project addresses? Max 500 words.</w:t>
            </w:r>
          </w:p>
        </w:tc>
      </w:tr>
      <w:tr w:rsidR="00F77D77" w:rsidRPr="00F77D77" w14:paraId="4050E7DF" w14:textId="77777777" w:rsidTr="00812842">
        <w:tc>
          <w:tcPr>
            <w:tcW w:w="10072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54F0F5F" w14:textId="16739B10" w:rsidR="007365E4" w:rsidRDefault="00F77D77" w:rsidP="006D4F83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  <w:p w14:paraId="18CA54C7" w14:textId="2523099F" w:rsidR="007365E4" w:rsidRDefault="007365E4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</w:p>
          <w:p w14:paraId="4C34DC7F" w14:textId="22FBD5C5" w:rsidR="007365E4" w:rsidRDefault="007365E4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</w:p>
          <w:p w14:paraId="3244B40B" w14:textId="77777777" w:rsidR="007365E4" w:rsidRPr="00F77D77" w:rsidRDefault="007365E4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</w:p>
          <w:p w14:paraId="5A2B0AF9" w14:textId="77777777" w:rsidR="00F77D77" w:rsidRPr="00F77D77" w:rsidRDefault="00F77D77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</w:tr>
      <w:tr w:rsidR="00F77D77" w:rsidRPr="00812842" w14:paraId="6A05484F" w14:textId="77777777" w:rsidTr="00812842">
        <w:tc>
          <w:tcPr>
            <w:tcW w:w="10072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BE4D5"/>
            <w:hideMark/>
          </w:tcPr>
          <w:p w14:paraId="7ADC21B0" w14:textId="57F0CDBD" w:rsidR="00F77D77" w:rsidRPr="00F77D77" w:rsidRDefault="00812842" w:rsidP="00F77D77">
            <w:pPr>
              <w:numPr>
                <w:ilvl w:val="0"/>
                <w:numId w:val="2"/>
              </w:numPr>
              <w:spacing w:line="240" w:lineRule="auto"/>
              <w:ind w:left="360" w:firstLine="0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pt-PT" w:eastAsia="en-GB"/>
              </w:rPr>
            </w:pPr>
            <w:r>
              <w:rPr>
                <w:rFonts w:eastAsia="Times New Roman" w:cstheme="minorHAnsi"/>
                <w:bCs/>
                <w:color w:val="auto"/>
                <w:sz w:val="24"/>
                <w:szCs w:val="24"/>
                <w:lang w:val="sr-Latn-RS" w:eastAsia="en-GB"/>
              </w:rPr>
              <w:t>Target</w:t>
            </w:r>
            <w:r w:rsidR="00F77D77" w:rsidRPr="00F77D77">
              <w:rPr>
                <w:rFonts w:eastAsia="Times New Roman" w:cstheme="minorHAnsi"/>
                <w:bCs/>
                <w:color w:val="auto"/>
                <w:sz w:val="24"/>
                <w:szCs w:val="24"/>
                <w:lang w:val="sr-Latn-RS" w:eastAsia="en-GB"/>
              </w:rPr>
              <w:t>: </w:t>
            </w:r>
            <w:r w:rsidRPr="00812842">
              <w:rPr>
                <w:rFonts w:eastAsia="Times New Roman" w:cstheme="minorHAnsi"/>
                <w:b w:val="0"/>
                <w:i/>
                <w:iCs/>
                <w:color w:val="auto"/>
                <w:sz w:val="24"/>
                <w:szCs w:val="24"/>
                <w:lang w:val="sr-Latn-RS" w:eastAsia="en-GB"/>
              </w:rPr>
              <w:t>At whom is the project aimed? Be as specific as possible, e.g., “young women with disabilities” rather than “the public”. Please provide estimates on the number of target beneficiaries.</w:t>
            </w:r>
          </w:p>
        </w:tc>
      </w:tr>
      <w:tr w:rsidR="00F77D77" w:rsidRPr="00812842" w14:paraId="03DE62A0" w14:textId="77777777" w:rsidTr="00812842">
        <w:tc>
          <w:tcPr>
            <w:tcW w:w="10072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7B3E3C6" w14:textId="77777777" w:rsidR="00F77D77" w:rsidRPr="00F77D77" w:rsidRDefault="00F77D77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pt-PT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pt-PT" w:eastAsia="en-GB"/>
              </w:rPr>
              <w:t> </w:t>
            </w:r>
          </w:p>
          <w:p w14:paraId="7B362467" w14:textId="77777777" w:rsidR="00F77D77" w:rsidRPr="00F77D77" w:rsidRDefault="00F77D77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pt-PT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pt-PT" w:eastAsia="en-GB"/>
              </w:rPr>
              <w:t> </w:t>
            </w:r>
          </w:p>
          <w:p w14:paraId="671F7ED3" w14:textId="77777777" w:rsidR="00F77D77" w:rsidRPr="00F77D77" w:rsidRDefault="00F77D77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pt-PT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pt-PT" w:eastAsia="en-GB"/>
              </w:rPr>
              <w:t> </w:t>
            </w:r>
          </w:p>
          <w:p w14:paraId="3E5144C9" w14:textId="7534CC9B" w:rsidR="00F77D77" w:rsidRDefault="00F77D77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pt-PT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pt-PT" w:eastAsia="en-GB"/>
              </w:rPr>
              <w:t> </w:t>
            </w:r>
          </w:p>
          <w:p w14:paraId="4EC8AE95" w14:textId="77777777" w:rsidR="00F77D77" w:rsidRPr="00F77D77" w:rsidRDefault="00F77D77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pt-PT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pt-PT" w:eastAsia="en-GB"/>
              </w:rPr>
              <w:t> </w:t>
            </w:r>
          </w:p>
        </w:tc>
      </w:tr>
      <w:tr w:rsidR="00F77D77" w:rsidRPr="00812842" w14:paraId="3C53B090" w14:textId="77777777" w:rsidTr="00812842">
        <w:tc>
          <w:tcPr>
            <w:tcW w:w="10072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BE4D5"/>
            <w:hideMark/>
          </w:tcPr>
          <w:p w14:paraId="057A3519" w14:textId="1DE931C0" w:rsidR="00F77D77" w:rsidRPr="00812842" w:rsidRDefault="00812842" w:rsidP="00F77D77">
            <w:pPr>
              <w:numPr>
                <w:ilvl w:val="0"/>
                <w:numId w:val="3"/>
              </w:numPr>
              <w:spacing w:line="240" w:lineRule="auto"/>
              <w:ind w:left="360" w:firstLine="0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>
              <w:rPr>
                <w:rFonts w:eastAsia="Times New Roman" w:cstheme="minorHAnsi"/>
                <w:bCs/>
                <w:color w:val="auto"/>
                <w:sz w:val="24"/>
                <w:szCs w:val="24"/>
                <w:lang w:val="sr-Latn-RS" w:eastAsia="en-GB"/>
              </w:rPr>
              <w:t>Objective</w:t>
            </w:r>
            <w:r w:rsidR="00F77D77" w:rsidRPr="00F77D77">
              <w:rPr>
                <w:rFonts w:eastAsia="Times New Roman" w:cstheme="minorHAnsi"/>
                <w:bCs/>
                <w:color w:val="auto"/>
                <w:sz w:val="24"/>
                <w:szCs w:val="24"/>
                <w:lang w:val="sr-Latn-RS" w:eastAsia="en-GB"/>
              </w:rPr>
              <w:t>:</w:t>
            </w:r>
            <w:r>
              <w:rPr>
                <w:rFonts w:eastAsia="Times New Roman" w:cstheme="minorHAnsi"/>
                <w:b w:val="0"/>
                <w:i/>
                <w:iCs/>
                <w:color w:val="auto"/>
                <w:sz w:val="24"/>
                <w:szCs w:val="24"/>
                <w:lang w:val="sr-Latn-RS" w:eastAsia="en-GB"/>
              </w:rPr>
              <w:t xml:space="preserve"> </w:t>
            </w:r>
            <w:r w:rsidRPr="00812842">
              <w:rPr>
                <w:rFonts w:eastAsia="Times New Roman" w:cstheme="minorHAnsi"/>
                <w:b w:val="0"/>
                <w:i/>
                <w:iCs/>
                <w:color w:val="auto"/>
                <w:sz w:val="24"/>
                <w:szCs w:val="24"/>
                <w:lang w:val="sr-Latn-RS" w:eastAsia="en-GB"/>
              </w:rPr>
              <w:t>In one sentence, state what change your project is aiming to achieve overall.</w:t>
            </w:r>
            <w:r w:rsidR="00F77D77" w:rsidRPr="00F77D77">
              <w:rPr>
                <w:rFonts w:eastAsia="Times New Roman" w:cstheme="minorHAnsi"/>
                <w:b w:val="0"/>
                <w:i/>
                <w:iCs/>
                <w:color w:val="auto"/>
                <w:sz w:val="24"/>
                <w:szCs w:val="24"/>
                <w:lang w:val="sr-Latn-RS" w:eastAsia="en-GB"/>
              </w:rPr>
              <w:t> </w:t>
            </w:r>
            <w:r w:rsidR="00F77D77" w:rsidRPr="00812842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</w:tr>
      <w:tr w:rsidR="00F77D77" w:rsidRPr="00812842" w14:paraId="173D0B3D" w14:textId="77777777" w:rsidTr="00812842">
        <w:tc>
          <w:tcPr>
            <w:tcW w:w="10072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1A94BCB" w14:textId="77777777" w:rsidR="00F77D77" w:rsidRPr="00812842" w:rsidRDefault="00F77D77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812842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  <w:p w14:paraId="06CD8F87" w14:textId="77777777" w:rsidR="00F77D77" w:rsidRPr="00812842" w:rsidRDefault="00F77D77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812842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  <w:p w14:paraId="1707ED5C" w14:textId="77777777" w:rsidR="00F77D77" w:rsidRPr="00812842" w:rsidRDefault="00F77D77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812842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  <w:p w14:paraId="2629A88F" w14:textId="77777777" w:rsidR="00F77D77" w:rsidRPr="00812842" w:rsidRDefault="00F77D77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812842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  <w:p w14:paraId="27342A07" w14:textId="77777777" w:rsidR="00F77D77" w:rsidRPr="00812842" w:rsidRDefault="00F77D77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812842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</w:tr>
      <w:tr w:rsidR="00F77D77" w:rsidRPr="00F77D77" w14:paraId="35C8B45A" w14:textId="77777777" w:rsidTr="00812842">
        <w:tc>
          <w:tcPr>
            <w:tcW w:w="10072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BE4D5"/>
            <w:hideMark/>
          </w:tcPr>
          <w:p w14:paraId="1BE4DB95" w14:textId="0F31650F" w:rsidR="00F77D77" w:rsidRPr="00F77D77" w:rsidRDefault="00F77D77" w:rsidP="00F77D77">
            <w:pPr>
              <w:numPr>
                <w:ilvl w:val="0"/>
                <w:numId w:val="4"/>
              </w:numPr>
              <w:spacing w:line="240" w:lineRule="auto"/>
              <w:ind w:left="360" w:firstLine="0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Cs/>
                <w:color w:val="auto"/>
                <w:sz w:val="24"/>
                <w:szCs w:val="24"/>
                <w:lang w:val="sr-Latn-RS" w:eastAsia="en-GB"/>
              </w:rPr>
              <w:lastRenderedPageBreak/>
              <w:t>R</w:t>
            </w:r>
            <w:r w:rsidR="00812842">
              <w:rPr>
                <w:rFonts w:eastAsia="Times New Roman" w:cstheme="minorHAnsi"/>
                <w:bCs/>
                <w:color w:val="auto"/>
                <w:sz w:val="24"/>
                <w:szCs w:val="24"/>
                <w:lang w:val="sr-Latn-RS" w:eastAsia="en-GB"/>
              </w:rPr>
              <w:t>esults</w:t>
            </w:r>
            <w:r w:rsidRPr="00F77D77">
              <w:rPr>
                <w:rFonts w:eastAsia="Times New Roman" w:cstheme="minorHAnsi"/>
                <w:bCs/>
                <w:color w:val="auto"/>
                <w:sz w:val="24"/>
                <w:szCs w:val="24"/>
                <w:lang w:val="sr-Latn-RS" w:eastAsia="en-GB"/>
              </w:rPr>
              <w:t>: </w:t>
            </w:r>
            <w:r w:rsidR="00812842" w:rsidRPr="00812842">
              <w:rPr>
                <w:rFonts w:eastAsia="Times New Roman" w:cstheme="minorHAnsi"/>
                <w:b w:val="0"/>
                <w:i/>
                <w:iCs/>
                <w:color w:val="auto"/>
                <w:sz w:val="24"/>
                <w:szCs w:val="24"/>
                <w:lang w:val="sr-Latn-RS" w:eastAsia="en-GB"/>
              </w:rPr>
              <w:t>List 2-4 results your project aims to realize, focusing on changes in knowledge, skills, capacity, behavior, or performance of beneficiaries. Provide at least one indicator per result.</w:t>
            </w:r>
          </w:p>
        </w:tc>
      </w:tr>
      <w:tr w:rsidR="00F77D77" w:rsidRPr="00F77D77" w14:paraId="0F154B1C" w14:textId="77777777" w:rsidTr="00812842">
        <w:tc>
          <w:tcPr>
            <w:tcW w:w="10072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FF1C85D" w14:textId="19A06DCE" w:rsidR="007365E4" w:rsidRPr="00F77D77" w:rsidRDefault="00F77D77" w:rsidP="007365E4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  <w:p w14:paraId="0F5A722B" w14:textId="77777777" w:rsidR="00F77D77" w:rsidRPr="00F77D77" w:rsidRDefault="00F77D77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  <w:p w14:paraId="1BDAA547" w14:textId="77777777" w:rsidR="00F77D77" w:rsidRPr="00F77D77" w:rsidRDefault="00F77D77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  <w:p w14:paraId="2E035D7A" w14:textId="77777777" w:rsidR="00F77D77" w:rsidRPr="00F77D77" w:rsidRDefault="00F77D77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  <w:p w14:paraId="5709CB13" w14:textId="77777777" w:rsidR="00F77D77" w:rsidRDefault="00F77D77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  <w:p w14:paraId="5225CC23" w14:textId="3AA13F65" w:rsidR="007365E4" w:rsidRPr="00F77D77" w:rsidRDefault="007365E4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</w:p>
        </w:tc>
      </w:tr>
      <w:tr w:rsidR="00F77D77" w:rsidRPr="00812842" w14:paraId="7A042774" w14:textId="77777777" w:rsidTr="00812842">
        <w:tc>
          <w:tcPr>
            <w:tcW w:w="10072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BE4D5"/>
            <w:hideMark/>
          </w:tcPr>
          <w:p w14:paraId="3EEF3655" w14:textId="022FD34A" w:rsidR="00F77D77" w:rsidRPr="00812842" w:rsidRDefault="00812842" w:rsidP="00F77D77">
            <w:pPr>
              <w:numPr>
                <w:ilvl w:val="0"/>
                <w:numId w:val="5"/>
              </w:numPr>
              <w:spacing w:line="240" w:lineRule="auto"/>
              <w:ind w:left="360" w:firstLine="0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>
              <w:rPr>
                <w:rFonts w:eastAsia="Times New Roman" w:cstheme="minorHAnsi"/>
                <w:bCs/>
                <w:color w:val="auto"/>
                <w:sz w:val="24"/>
                <w:szCs w:val="24"/>
                <w:lang w:val="sr-Latn-RS" w:eastAsia="en-GB"/>
              </w:rPr>
              <w:t>Activities</w:t>
            </w:r>
            <w:r w:rsidR="00F77D77" w:rsidRPr="00F77D77">
              <w:rPr>
                <w:rFonts w:eastAsia="Times New Roman" w:cstheme="minorHAnsi"/>
                <w:bCs/>
                <w:color w:val="auto"/>
                <w:sz w:val="24"/>
                <w:szCs w:val="24"/>
                <w:lang w:val="sr-Latn-RS" w:eastAsia="en-GB"/>
              </w:rPr>
              <w:t>: </w:t>
            </w:r>
            <w:r w:rsidRPr="00812842">
              <w:rPr>
                <w:rFonts w:eastAsia="Times New Roman" w:cstheme="minorHAnsi"/>
                <w:b w:val="0"/>
                <w:i/>
                <w:iCs/>
                <w:color w:val="auto"/>
                <w:sz w:val="24"/>
                <w:szCs w:val="24"/>
                <w:lang w:val="sr-Latn-RS" w:eastAsia="en-GB"/>
              </w:rPr>
              <w:t>List and describe all activities to be carried out under this initiative.</w:t>
            </w:r>
            <w:r w:rsidR="00F77D77" w:rsidRPr="00F77D77">
              <w:rPr>
                <w:rFonts w:eastAsia="Times New Roman" w:cstheme="minorHAnsi"/>
                <w:b w:val="0"/>
                <w:i/>
                <w:iCs/>
                <w:color w:val="auto"/>
                <w:sz w:val="24"/>
                <w:szCs w:val="24"/>
                <w:lang w:val="sr-Latn-RS" w:eastAsia="en-GB"/>
              </w:rPr>
              <w:t> </w:t>
            </w:r>
            <w:r w:rsidR="00F77D77" w:rsidRPr="00812842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</w:tr>
      <w:tr w:rsidR="00F77D77" w:rsidRPr="00F77D77" w14:paraId="6B9FF11C" w14:textId="77777777" w:rsidTr="00812842">
        <w:tc>
          <w:tcPr>
            <w:tcW w:w="13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C6A7F69" w14:textId="57F8CD60" w:rsidR="00F77D77" w:rsidRPr="00F77D77" w:rsidRDefault="00812842" w:rsidP="00F77D77">
            <w:pPr>
              <w:spacing w:line="240" w:lineRule="auto"/>
              <w:jc w:val="center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>
              <w:rPr>
                <w:rFonts w:eastAsia="Times New Roman" w:cstheme="minorHAnsi"/>
                <w:b w:val="0"/>
                <w:color w:val="auto"/>
                <w:sz w:val="24"/>
                <w:szCs w:val="24"/>
                <w:u w:val="single"/>
                <w:lang w:val="sr-Latn-RS" w:eastAsia="en-GB"/>
              </w:rPr>
              <w:t>Activity No.</w:t>
            </w:r>
            <w:r w:rsidR="00F77D77"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CA692C5" w14:textId="3E0A51C2" w:rsidR="00F77D77" w:rsidRPr="00F77D77" w:rsidRDefault="00812842" w:rsidP="00F77D77">
            <w:pPr>
              <w:spacing w:line="240" w:lineRule="auto"/>
              <w:jc w:val="center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812842">
              <w:rPr>
                <w:rFonts w:eastAsia="Times New Roman" w:cstheme="minorHAnsi"/>
                <w:b w:val="0"/>
                <w:color w:val="auto"/>
                <w:sz w:val="24"/>
                <w:szCs w:val="24"/>
                <w:u w:val="single"/>
                <w:lang w:val="sr-Latn-RS" w:eastAsia="en-GB"/>
              </w:rPr>
              <w:t>Activity title + brief description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D596F2D" w14:textId="5216E2AA" w:rsidR="00F77D77" w:rsidRPr="00F77D77" w:rsidRDefault="00812842" w:rsidP="00F77D77">
            <w:pPr>
              <w:spacing w:line="240" w:lineRule="auto"/>
              <w:jc w:val="center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812842">
              <w:rPr>
                <w:rFonts w:eastAsia="Times New Roman" w:cstheme="minorHAnsi"/>
                <w:b w:val="0"/>
                <w:color w:val="auto"/>
                <w:sz w:val="24"/>
                <w:szCs w:val="24"/>
                <w:u w:val="single"/>
                <w:lang w:val="sr-Latn-RS" w:eastAsia="en-GB"/>
              </w:rPr>
              <w:t>Timeframe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B0AE27E" w14:textId="39AB6CDD" w:rsidR="00F77D77" w:rsidRPr="00F77D77" w:rsidRDefault="00812842" w:rsidP="00F77D77">
            <w:pPr>
              <w:spacing w:line="240" w:lineRule="auto"/>
              <w:jc w:val="center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812842">
              <w:rPr>
                <w:rFonts w:eastAsia="Times New Roman" w:cstheme="minorHAnsi"/>
                <w:b w:val="0"/>
                <w:color w:val="auto"/>
                <w:sz w:val="24"/>
                <w:szCs w:val="24"/>
                <w:u w:val="single"/>
                <w:lang w:val="sr-Latn-RS" w:eastAsia="en-GB"/>
              </w:rPr>
              <w:t>Location (town/village</w:t>
            </w:r>
          </w:p>
        </w:tc>
      </w:tr>
      <w:tr w:rsidR="00F77D77" w:rsidRPr="00F77D77" w14:paraId="385856D9" w14:textId="77777777" w:rsidTr="00812842">
        <w:tc>
          <w:tcPr>
            <w:tcW w:w="13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1F1AA64" w14:textId="51DB3B3B" w:rsidR="00F77D77" w:rsidRPr="00F77D77" w:rsidRDefault="00812842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sr-Latn-RS" w:eastAsia="en-GB"/>
              </w:rPr>
              <w:t>Activity</w:t>
            </w:r>
            <w:r w:rsidR="00F77D77"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sr-Latn-RS" w:eastAsia="en-GB"/>
              </w:rPr>
              <w:t> 1</w:t>
            </w:r>
            <w:r w:rsidR="00F77D77"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F22BBD5" w14:textId="77777777" w:rsidR="00F77D77" w:rsidRPr="00F77D77" w:rsidRDefault="00F77D77" w:rsidP="00F77D77">
            <w:pPr>
              <w:spacing w:line="240" w:lineRule="auto"/>
              <w:ind w:left="720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28CBDCF" w14:textId="77777777" w:rsidR="00F77D77" w:rsidRPr="00F77D77" w:rsidRDefault="00F77D77" w:rsidP="00F77D77">
            <w:pPr>
              <w:spacing w:line="240" w:lineRule="auto"/>
              <w:ind w:left="720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C5A8975" w14:textId="77777777" w:rsidR="00F77D77" w:rsidRPr="00F77D77" w:rsidRDefault="00F77D77" w:rsidP="00F77D77">
            <w:pPr>
              <w:spacing w:line="240" w:lineRule="auto"/>
              <w:ind w:left="720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</w:tr>
      <w:tr w:rsidR="00812842" w:rsidRPr="00F77D77" w14:paraId="2D8F8BAD" w14:textId="77777777" w:rsidTr="00812842">
        <w:tc>
          <w:tcPr>
            <w:tcW w:w="13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0089AB9" w14:textId="5045E30B" w:rsidR="00812842" w:rsidRPr="00F77D77" w:rsidRDefault="00812842" w:rsidP="00812842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B15592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sr-Latn-RS" w:eastAsia="en-GB"/>
              </w:rPr>
              <w:t>Activity </w:t>
            </w:r>
            <w:r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sr-Latn-RS" w:eastAsia="en-GB"/>
              </w:rPr>
              <w:t>2</w:t>
            </w:r>
            <w:r w:rsidRPr="00B15592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5248785" w14:textId="77777777" w:rsidR="00812842" w:rsidRPr="00F77D77" w:rsidRDefault="00812842" w:rsidP="00812842">
            <w:pPr>
              <w:spacing w:line="240" w:lineRule="auto"/>
              <w:ind w:left="720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56FCAC3" w14:textId="77777777" w:rsidR="00812842" w:rsidRPr="00F77D77" w:rsidRDefault="00812842" w:rsidP="00812842">
            <w:pPr>
              <w:spacing w:line="240" w:lineRule="auto"/>
              <w:ind w:left="720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CC285B0" w14:textId="77777777" w:rsidR="00812842" w:rsidRPr="00F77D77" w:rsidRDefault="00812842" w:rsidP="00812842">
            <w:pPr>
              <w:spacing w:line="240" w:lineRule="auto"/>
              <w:ind w:left="720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</w:tr>
      <w:tr w:rsidR="00812842" w:rsidRPr="00F77D77" w14:paraId="227D2001" w14:textId="77777777" w:rsidTr="00812842">
        <w:tc>
          <w:tcPr>
            <w:tcW w:w="13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6EE4469" w14:textId="3DA9B754" w:rsidR="00812842" w:rsidRPr="00F77D77" w:rsidRDefault="00812842" w:rsidP="00812842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B15592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sr-Latn-RS" w:eastAsia="en-GB"/>
              </w:rPr>
              <w:t>Activity </w:t>
            </w:r>
            <w:r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sr-Latn-RS" w:eastAsia="en-GB"/>
              </w:rPr>
              <w:t>3</w:t>
            </w:r>
            <w:r w:rsidRPr="00B15592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DC364CF" w14:textId="77777777" w:rsidR="00812842" w:rsidRPr="00F77D77" w:rsidRDefault="00812842" w:rsidP="00812842">
            <w:pPr>
              <w:spacing w:line="240" w:lineRule="auto"/>
              <w:ind w:left="720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BFF2BFF" w14:textId="77777777" w:rsidR="00812842" w:rsidRPr="00F77D77" w:rsidRDefault="00812842" w:rsidP="00812842">
            <w:pPr>
              <w:spacing w:line="240" w:lineRule="auto"/>
              <w:ind w:left="720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747A476" w14:textId="77777777" w:rsidR="00812842" w:rsidRPr="00F77D77" w:rsidRDefault="00812842" w:rsidP="00812842">
            <w:pPr>
              <w:spacing w:line="240" w:lineRule="auto"/>
              <w:ind w:left="720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</w:tr>
      <w:tr w:rsidR="00812842" w:rsidRPr="00F77D77" w14:paraId="15DDF488" w14:textId="77777777" w:rsidTr="00812842">
        <w:tc>
          <w:tcPr>
            <w:tcW w:w="13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54197BD" w14:textId="79B58F55" w:rsidR="00812842" w:rsidRPr="00F77D77" w:rsidRDefault="00812842" w:rsidP="00812842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B15592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sr-Latn-RS" w:eastAsia="en-GB"/>
              </w:rPr>
              <w:t>Activity </w:t>
            </w:r>
            <w:r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sr-Latn-RS" w:eastAsia="en-GB"/>
              </w:rPr>
              <w:t>4</w:t>
            </w:r>
            <w:r w:rsidRPr="00B15592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066EB2D" w14:textId="77777777" w:rsidR="00812842" w:rsidRPr="00F77D77" w:rsidRDefault="00812842" w:rsidP="00812842">
            <w:pPr>
              <w:spacing w:line="240" w:lineRule="auto"/>
              <w:ind w:left="720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758FC0E" w14:textId="77777777" w:rsidR="00812842" w:rsidRPr="00F77D77" w:rsidRDefault="00812842" w:rsidP="00812842">
            <w:pPr>
              <w:spacing w:line="240" w:lineRule="auto"/>
              <w:ind w:left="720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BCA95B4" w14:textId="77777777" w:rsidR="00812842" w:rsidRPr="00F77D77" w:rsidRDefault="00812842" w:rsidP="00812842">
            <w:pPr>
              <w:spacing w:line="240" w:lineRule="auto"/>
              <w:ind w:left="720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</w:tr>
      <w:tr w:rsidR="00812842" w:rsidRPr="00F77D77" w14:paraId="262EB904" w14:textId="77777777" w:rsidTr="00812842">
        <w:tc>
          <w:tcPr>
            <w:tcW w:w="13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EFACC96" w14:textId="0CC6935A" w:rsidR="00812842" w:rsidRPr="00F77D77" w:rsidRDefault="00812842" w:rsidP="00812842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B15592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sr-Latn-RS" w:eastAsia="en-GB"/>
              </w:rPr>
              <w:t>Activity </w:t>
            </w:r>
            <w:r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sr-Latn-RS" w:eastAsia="en-GB"/>
              </w:rPr>
              <w:t>5</w:t>
            </w:r>
            <w:r w:rsidRPr="00B15592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68785C2" w14:textId="77777777" w:rsidR="00812842" w:rsidRPr="00F77D77" w:rsidRDefault="00812842" w:rsidP="00812842">
            <w:pPr>
              <w:spacing w:line="240" w:lineRule="auto"/>
              <w:ind w:left="720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82359A3" w14:textId="77777777" w:rsidR="00812842" w:rsidRPr="00F77D77" w:rsidRDefault="00812842" w:rsidP="00812842">
            <w:pPr>
              <w:spacing w:line="240" w:lineRule="auto"/>
              <w:ind w:left="720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F32AD4A" w14:textId="77777777" w:rsidR="00812842" w:rsidRPr="00F77D77" w:rsidRDefault="00812842" w:rsidP="00812842">
            <w:pPr>
              <w:spacing w:line="240" w:lineRule="auto"/>
              <w:ind w:left="720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</w:tr>
      <w:tr w:rsidR="00F77D77" w:rsidRPr="00F77D77" w14:paraId="167A4924" w14:textId="77777777" w:rsidTr="00812842">
        <w:tc>
          <w:tcPr>
            <w:tcW w:w="13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97C8CB7" w14:textId="77777777" w:rsidR="00F77D77" w:rsidRPr="00F77D77" w:rsidRDefault="00F77D77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sr-Latn-RS" w:eastAsia="en-GB"/>
              </w:rPr>
              <w:t>…</w:t>
            </w: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A2F4682" w14:textId="77777777" w:rsidR="00F77D77" w:rsidRPr="00F77D77" w:rsidRDefault="00F77D77" w:rsidP="00F77D77">
            <w:pPr>
              <w:spacing w:line="240" w:lineRule="auto"/>
              <w:ind w:left="720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2B0D6FF" w14:textId="77777777" w:rsidR="00F77D77" w:rsidRPr="00F77D77" w:rsidRDefault="00F77D77" w:rsidP="00F77D77">
            <w:pPr>
              <w:spacing w:line="240" w:lineRule="auto"/>
              <w:ind w:left="720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534D272" w14:textId="77777777" w:rsidR="00F77D77" w:rsidRPr="00F77D77" w:rsidRDefault="00F77D77" w:rsidP="00F77D77">
            <w:pPr>
              <w:spacing w:line="240" w:lineRule="auto"/>
              <w:ind w:left="720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</w:tr>
      <w:tr w:rsidR="00F77D77" w:rsidRPr="00F77D77" w14:paraId="06DF2EBC" w14:textId="77777777" w:rsidTr="00812842">
        <w:trPr>
          <w:trHeight w:val="300"/>
        </w:trPr>
        <w:tc>
          <w:tcPr>
            <w:tcW w:w="10072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BE4D5"/>
            <w:hideMark/>
          </w:tcPr>
          <w:p w14:paraId="6C54A8DE" w14:textId="65707AA6" w:rsidR="00F77D77" w:rsidRPr="00F77D77" w:rsidRDefault="00812842" w:rsidP="00F77D77">
            <w:pPr>
              <w:numPr>
                <w:ilvl w:val="0"/>
                <w:numId w:val="6"/>
              </w:numPr>
              <w:spacing w:line="240" w:lineRule="auto"/>
              <w:ind w:left="360" w:firstLine="0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812842">
              <w:rPr>
                <w:rFonts w:eastAsia="Times New Roman" w:cstheme="minorHAnsi"/>
                <w:bCs/>
                <w:color w:val="auto"/>
                <w:sz w:val="24"/>
                <w:szCs w:val="24"/>
                <w:lang w:val="sr-Latn-RS" w:eastAsia="en-GB"/>
              </w:rPr>
              <w:t xml:space="preserve">Monitoring and evaluation: </w:t>
            </w:r>
            <w:r w:rsidRPr="00812842">
              <w:rPr>
                <w:rFonts w:eastAsia="Times New Roman" w:cstheme="minorHAnsi"/>
                <w:b w:val="0"/>
                <w:i/>
                <w:iCs/>
                <w:color w:val="auto"/>
                <w:sz w:val="24"/>
                <w:szCs w:val="24"/>
                <w:lang w:val="sr-Latn-RS" w:eastAsia="en-GB"/>
              </w:rPr>
              <w:t>Briefly describe how you will monitor and evaluate whether or not the project has achieved the intended outcomes and the objective. Max 200 words.</w:t>
            </w:r>
          </w:p>
        </w:tc>
      </w:tr>
      <w:tr w:rsidR="00F77D77" w:rsidRPr="00F77D77" w14:paraId="62DEF9AC" w14:textId="77777777" w:rsidTr="00812842">
        <w:trPr>
          <w:trHeight w:val="300"/>
        </w:trPr>
        <w:tc>
          <w:tcPr>
            <w:tcW w:w="10072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B108CEF" w14:textId="77777777" w:rsidR="00F77D77" w:rsidRPr="00F77D77" w:rsidRDefault="00F77D77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  <w:p w14:paraId="04FB6DDE" w14:textId="0CB3943D" w:rsidR="00F77D77" w:rsidRDefault="00F77D77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  <w:p w14:paraId="3CB2843D" w14:textId="77777777" w:rsidR="00F77D77" w:rsidRPr="00F77D77" w:rsidRDefault="00F77D77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  <w:p w14:paraId="2787E08B" w14:textId="77777777" w:rsidR="00F77D77" w:rsidRDefault="00F77D77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  <w:p w14:paraId="504ADBCC" w14:textId="77777777" w:rsidR="00F77D77" w:rsidRPr="00F77D77" w:rsidRDefault="00F77D77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</w:tr>
    </w:tbl>
    <w:p w14:paraId="1F1D3026" w14:textId="77777777" w:rsidR="00F77D77" w:rsidRPr="00F77D77" w:rsidRDefault="00F77D77" w:rsidP="00F77D77">
      <w:pPr>
        <w:spacing w:line="240" w:lineRule="auto"/>
        <w:textAlignment w:val="baseline"/>
        <w:rPr>
          <w:rFonts w:eastAsia="Times New Roman" w:cstheme="minorHAnsi"/>
          <w:b w:val="0"/>
          <w:color w:val="auto"/>
          <w:sz w:val="24"/>
          <w:szCs w:val="24"/>
          <w:lang w:val="en-GB" w:eastAsia="en-GB"/>
        </w:rPr>
      </w:pPr>
      <w:r w:rsidRPr="00F77D77">
        <w:rPr>
          <w:rFonts w:eastAsia="Times New Roman" w:cstheme="minorHAnsi"/>
          <w:b w:val="0"/>
          <w:color w:val="auto"/>
          <w:sz w:val="24"/>
          <w:szCs w:val="24"/>
          <w:lang w:val="en-GB" w:eastAsia="en-GB"/>
        </w:rPr>
        <w:t> </w:t>
      </w:r>
    </w:p>
    <w:sectPr w:rsidR="00F77D77" w:rsidRPr="00F77D77" w:rsidSect="00C9051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414" w:right="1152" w:bottom="720" w:left="1152" w:header="0" w:footer="288" w:gutter="0"/>
      <w:pgNumType w:start="1"/>
      <w:cols w:space="720"/>
      <w:docGrid w:linePitch="38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774CEC" w14:textId="77777777" w:rsidR="00B440D1" w:rsidRDefault="00B440D1">
      <w:r>
        <w:separator/>
      </w:r>
    </w:p>
    <w:p w14:paraId="46CED90B" w14:textId="77777777" w:rsidR="00B440D1" w:rsidRDefault="00B440D1"/>
  </w:endnote>
  <w:endnote w:type="continuationSeparator" w:id="0">
    <w:p w14:paraId="4C2D644F" w14:textId="77777777" w:rsidR="00B440D1" w:rsidRDefault="00B440D1">
      <w:r>
        <w:continuationSeparator/>
      </w:r>
    </w:p>
    <w:p w14:paraId="046E1447" w14:textId="77777777" w:rsidR="00B440D1" w:rsidRDefault="00B440D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9368F6" w14:textId="77777777" w:rsidR="00E32200" w:rsidRDefault="00E322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2C74A1" w14:textId="014A1A91" w:rsidR="00DF027C" w:rsidRDefault="00E32200" w:rsidP="00C90519">
    <w:pPr>
      <w:pStyle w:val="Footer"/>
      <w:tabs>
        <w:tab w:val="center" w:pos="4968"/>
        <w:tab w:val="left" w:pos="6684"/>
      </w:tabs>
    </w:pPr>
    <w:r w:rsidRPr="00706100">
      <w:rPr>
        <w:sz w:val="20"/>
        <w:szCs w:val="16"/>
      </w:rPr>
      <w:t xml:space="preserve">ALVED </w:t>
    </w:r>
    <w:r w:rsidRPr="00706100">
      <w:rPr>
        <w:sz w:val="20"/>
        <w:szCs w:val="16"/>
      </w:rPr>
      <w:t>2020/2.2.4</w:t>
    </w:r>
    <w:bookmarkStart w:id="0" w:name="_GoBack"/>
    <w:bookmarkEnd w:id="0"/>
    <w:r w:rsidR="00C90519">
      <w:tab/>
    </w:r>
    <w:sdt>
      <w:sdtPr>
        <w:id w:val="62874891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DF027C">
          <w:fldChar w:fldCharType="begin"/>
        </w:r>
        <w:r w:rsidR="00DF027C">
          <w:instrText xml:space="preserve"> PAGE   \* MERGEFORMAT </w:instrText>
        </w:r>
        <w:r w:rsidR="00DF027C">
          <w:fldChar w:fldCharType="separate"/>
        </w:r>
        <w:r w:rsidR="006E5716">
          <w:rPr>
            <w:noProof/>
          </w:rPr>
          <w:t>1</w:t>
        </w:r>
        <w:r w:rsidR="00DF027C">
          <w:rPr>
            <w:noProof/>
          </w:rPr>
          <w:fldChar w:fldCharType="end"/>
        </w:r>
      </w:sdtContent>
    </w:sdt>
    <w:r w:rsidR="00C90519">
      <w:rPr>
        <w:noProof/>
      </w:rPr>
      <w:tab/>
    </w:r>
  </w:p>
  <w:p w14:paraId="128308AD" w14:textId="77777777" w:rsidR="00DF027C" w:rsidRDefault="00DF027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5D38B0" w14:textId="77777777" w:rsidR="00E32200" w:rsidRDefault="00E322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57C23D" w14:textId="77777777" w:rsidR="00B440D1" w:rsidRDefault="00B440D1">
      <w:r>
        <w:separator/>
      </w:r>
    </w:p>
    <w:p w14:paraId="5BC39B37" w14:textId="77777777" w:rsidR="00B440D1" w:rsidRDefault="00B440D1"/>
  </w:footnote>
  <w:footnote w:type="continuationSeparator" w:id="0">
    <w:p w14:paraId="2F2C2D7D" w14:textId="77777777" w:rsidR="00B440D1" w:rsidRDefault="00B440D1">
      <w:r>
        <w:continuationSeparator/>
      </w:r>
    </w:p>
    <w:p w14:paraId="4CD9D2FA" w14:textId="77777777" w:rsidR="00B440D1" w:rsidRDefault="00B440D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3A34D3" w14:textId="77777777" w:rsidR="00E32200" w:rsidRDefault="00E322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038" w:type="dxa"/>
      <w:tblBorders>
        <w:top w:val="single" w:sz="36" w:space="0" w:color="082A75" w:themeColor="text2"/>
        <w:left w:val="single" w:sz="36" w:space="0" w:color="082A75" w:themeColor="text2"/>
        <w:bottom w:val="single" w:sz="36" w:space="0" w:color="082A75" w:themeColor="text2"/>
        <w:right w:val="single" w:sz="36" w:space="0" w:color="082A75" w:themeColor="text2"/>
        <w:insideH w:val="single" w:sz="36" w:space="0" w:color="082A75" w:themeColor="text2"/>
        <w:insideV w:val="single" w:sz="36" w:space="0" w:color="082A75" w:themeColor="text2"/>
      </w:tblBorders>
      <w:tblLook w:val="0000" w:firstRow="0" w:lastRow="0" w:firstColumn="0" w:lastColumn="0" w:noHBand="0" w:noVBand="0"/>
    </w:tblPr>
    <w:tblGrid>
      <w:gridCol w:w="10038"/>
    </w:tblGrid>
    <w:tr w:rsidR="00D077E9" w14:paraId="46DE0D48" w14:textId="77777777" w:rsidTr="63C53D1B">
      <w:trPr>
        <w:trHeight w:val="1530"/>
      </w:trPr>
      <w:tc>
        <w:tcPr>
          <w:tcW w:w="10038" w:type="dxa"/>
          <w:tcBorders>
            <w:top w:val="nil"/>
            <w:left w:val="nil"/>
            <w:bottom w:val="single" w:sz="36" w:space="0" w:color="E64614"/>
            <w:right w:val="nil"/>
          </w:tcBorders>
          <w:shd w:val="clear" w:color="auto" w:fill="auto"/>
        </w:tcPr>
        <w:p w14:paraId="6DC22404" w14:textId="77777777" w:rsidR="00C90519" w:rsidRDefault="00C90519">
          <w:pPr>
            <w:pStyle w:val="Header"/>
          </w:pPr>
          <w:r>
            <w:rPr>
              <w:noProof/>
            </w:rPr>
            <w:drawing>
              <wp:anchor distT="0" distB="0" distL="114300" distR="114300" simplePos="0" relativeHeight="251660288" behindDoc="1" locked="0" layoutInCell="1" allowOverlap="1" wp14:anchorId="5883E8A4" wp14:editId="5780BBB6">
                <wp:simplePos x="0" y="0"/>
                <wp:positionH relativeFrom="column">
                  <wp:posOffset>3710940</wp:posOffset>
                </wp:positionH>
                <wp:positionV relativeFrom="paragraph">
                  <wp:posOffset>203200</wp:posOffset>
                </wp:positionV>
                <wp:extent cx="2937903" cy="780124"/>
                <wp:effectExtent l="0" t="0" r="0" b="1270"/>
                <wp:wrapNone/>
                <wp:docPr id="56" name="Picture 5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" name="ALVED Grantmaking Logo_ horisontal transparent bck.png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63368" b="10069"/>
                        <a:stretch/>
                      </pic:blipFill>
                      <pic:spPr bwMode="auto">
                        <a:xfrm>
                          <a:off x="0" y="0"/>
                          <a:ext cx="2937903" cy="780124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noProof/>
            </w:rPr>
            <w:drawing>
              <wp:anchor distT="0" distB="0" distL="114300" distR="114300" simplePos="0" relativeHeight="251658240" behindDoc="1" locked="0" layoutInCell="1" allowOverlap="1" wp14:anchorId="00AE10AF" wp14:editId="30C2BBB4">
                <wp:simplePos x="0" y="0"/>
                <wp:positionH relativeFrom="column">
                  <wp:posOffset>-601981</wp:posOffset>
                </wp:positionH>
                <wp:positionV relativeFrom="paragraph">
                  <wp:posOffset>114300</wp:posOffset>
                </wp:positionV>
                <wp:extent cx="3350941" cy="868680"/>
                <wp:effectExtent l="0" t="0" r="0" b="0"/>
                <wp:wrapNone/>
                <wp:docPr id="55" name="Picture 5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7" name="ALVED Grantmaking Logo_ horisontal transparent bck.png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23363" b="50713"/>
                        <a:stretch/>
                      </pic:blipFill>
                      <pic:spPr bwMode="auto">
                        <a:xfrm>
                          <a:off x="0" y="0"/>
                          <a:ext cx="3353934" cy="86945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4BEC93F4" w14:textId="77777777" w:rsidR="00C90519" w:rsidRPr="00C90519" w:rsidRDefault="00C90519" w:rsidP="00C90519"/>
        <w:p w14:paraId="4DF4E410" w14:textId="77777777" w:rsidR="00D077E9" w:rsidRPr="00C90519" w:rsidRDefault="00C90519" w:rsidP="00C90519">
          <w:pPr>
            <w:tabs>
              <w:tab w:val="left" w:pos="6624"/>
            </w:tabs>
          </w:pPr>
          <w:r>
            <w:tab/>
          </w:r>
        </w:p>
      </w:tc>
    </w:tr>
  </w:tbl>
  <w:p w14:paraId="4FB06A55" w14:textId="77777777" w:rsidR="00D077E9" w:rsidRDefault="00D077E9" w:rsidP="00C9051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C7E8F9" w14:textId="77777777" w:rsidR="00E32200" w:rsidRDefault="00E322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670E80"/>
    <w:multiLevelType w:val="multilevel"/>
    <w:tmpl w:val="D3CA7C0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9D31C1B"/>
    <w:multiLevelType w:val="multilevel"/>
    <w:tmpl w:val="FE1E64E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E587432"/>
    <w:multiLevelType w:val="multilevel"/>
    <w:tmpl w:val="E612C1B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0436221"/>
    <w:multiLevelType w:val="multilevel"/>
    <w:tmpl w:val="ACA82E9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3A95451"/>
    <w:multiLevelType w:val="multilevel"/>
    <w:tmpl w:val="BDCE2C5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4D51A75"/>
    <w:multiLevelType w:val="multilevel"/>
    <w:tmpl w:val="73DEAF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attachedTemplate r:id="rId1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7D77"/>
    <w:rsid w:val="0002482E"/>
    <w:rsid w:val="00050324"/>
    <w:rsid w:val="00056376"/>
    <w:rsid w:val="000744BF"/>
    <w:rsid w:val="000A0150"/>
    <w:rsid w:val="000E63C9"/>
    <w:rsid w:val="00130E9D"/>
    <w:rsid w:val="00150A6D"/>
    <w:rsid w:val="00185B35"/>
    <w:rsid w:val="001F2BC8"/>
    <w:rsid w:val="001F5F6B"/>
    <w:rsid w:val="00243EBC"/>
    <w:rsid w:val="00246A35"/>
    <w:rsid w:val="00284348"/>
    <w:rsid w:val="002F51F5"/>
    <w:rsid w:val="00312137"/>
    <w:rsid w:val="00330359"/>
    <w:rsid w:val="0033762F"/>
    <w:rsid w:val="00366C7E"/>
    <w:rsid w:val="00384EA3"/>
    <w:rsid w:val="003A39A1"/>
    <w:rsid w:val="003C2191"/>
    <w:rsid w:val="003D3863"/>
    <w:rsid w:val="004110DE"/>
    <w:rsid w:val="0044085A"/>
    <w:rsid w:val="00471A27"/>
    <w:rsid w:val="004B21A5"/>
    <w:rsid w:val="005037F0"/>
    <w:rsid w:val="00516A86"/>
    <w:rsid w:val="005275F6"/>
    <w:rsid w:val="00572102"/>
    <w:rsid w:val="0058468F"/>
    <w:rsid w:val="005E7855"/>
    <w:rsid w:val="005F1BB0"/>
    <w:rsid w:val="00656C4D"/>
    <w:rsid w:val="00665086"/>
    <w:rsid w:val="006D4F83"/>
    <w:rsid w:val="006E5716"/>
    <w:rsid w:val="007302B3"/>
    <w:rsid w:val="00730733"/>
    <w:rsid w:val="00730E3A"/>
    <w:rsid w:val="007365E4"/>
    <w:rsid w:val="00736AAF"/>
    <w:rsid w:val="00737407"/>
    <w:rsid w:val="00765B2A"/>
    <w:rsid w:val="00783A34"/>
    <w:rsid w:val="007C6B52"/>
    <w:rsid w:val="007D16C5"/>
    <w:rsid w:val="00812842"/>
    <w:rsid w:val="00852CD8"/>
    <w:rsid w:val="00862FE4"/>
    <w:rsid w:val="0086389A"/>
    <w:rsid w:val="0087605E"/>
    <w:rsid w:val="008B1FEE"/>
    <w:rsid w:val="00903C32"/>
    <w:rsid w:val="00916B16"/>
    <w:rsid w:val="009173B9"/>
    <w:rsid w:val="0093335D"/>
    <w:rsid w:val="0093613E"/>
    <w:rsid w:val="00943026"/>
    <w:rsid w:val="00966B81"/>
    <w:rsid w:val="009C7720"/>
    <w:rsid w:val="00A23AFA"/>
    <w:rsid w:val="00A31B3E"/>
    <w:rsid w:val="00A532F3"/>
    <w:rsid w:val="00A8489E"/>
    <w:rsid w:val="00AC29F3"/>
    <w:rsid w:val="00AD7E69"/>
    <w:rsid w:val="00B231E5"/>
    <w:rsid w:val="00B43E10"/>
    <w:rsid w:val="00B440D1"/>
    <w:rsid w:val="00C02B87"/>
    <w:rsid w:val="00C4086D"/>
    <w:rsid w:val="00C90519"/>
    <w:rsid w:val="00CA1896"/>
    <w:rsid w:val="00CA5C8E"/>
    <w:rsid w:val="00CB5B28"/>
    <w:rsid w:val="00CF5371"/>
    <w:rsid w:val="00D0323A"/>
    <w:rsid w:val="00D0559F"/>
    <w:rsid w:val="00D07171"/>
    <w:rsid w:val="00D077E9"/>
    <w:rsid w:val="00D42CB7"/>
    <w:rsid w:val="00D5413D"/>
    <w:rsid w:val="00D55276"/>
    <w:rsid w:val="00D570A9"/>
    <w:rsid w:val="00D70D02"/>
    <w:rsid w:val="00D770C7"/>
    <w:rsid w:val="00D86945"/>
    <w:rsid w:val="00D90290"/>
    <w:rsid w:val="00DD152F"/>
    <w:rsid w:val="00DE213F"/>
    <w:rsid w:val="00DF027C"/>
    <w:rsid w:val="00E00A32"/>
    <w:rsid w:val="00E20A64"/>
    <w:rsid w:val="00E22ACD"/>
    <w:rsid w:val="00E32200"/>
    <w:rsid w:val="00E620B0"/>
    <w:rsid w:val="00E81B40"/>
    <w:rsid w:val="00EF555B"/>
    <w:rsid w:val="00F027BB"/>
    <w:rsid w:val="00F11DCF"/>
    <w:rsid w:val="00F162EA"/>
    <w:rsid w:val="00F46CBF"/>
    <w:rsid w:val="00F52D27"/>
    <w:rsid w:val="00F77D77"/>
    <w:rsid w:val="00F815F9"/>
    <w:rsid w:val="00F83527"/>
    <w:rsid w:val="00FD583F"/>
    <w:rsid w:val="00FD7488"/>
    <w:rsid w:val="00FF16B4"/>
    <w:rsid w:val="01C76DDC"/>
    <w:rsid w:val="18452704"/>
    <w:rsid w:val="288210ED"/>
    <w:rsid w:val="2B838E2A"/>
    <w:rsid w:val="35013F59"/>
    <w:rsid w:val="369028D0"/>
    <w:rsid w:val="50F211FF"/>
    <w:rsid w:val="545726BF"/>
    <w:rsid w:val="63C53D1B"/>
    <w:rsid w:val="744F4F71"/>
  </w:rsids>
  <m:mathPr>
    <m:mathFont m:val="Cambria Math"/>
    <m:brkBin m:val="before"/>
    <m:brkBinSub m:val="--"/>
    <m:smallFrac m:val="0"/>
    <m:dispDef/>
    <m:lMargin m:val="1440"/>
    <m:rMargin m:val="1440"/>
    <m:defJc m:val="centerGroup"/>
    <m:wrapIndent m:val="1440"/>
    <m:intLim m:val="subSup"/>
    <m:naryLim m:val="undOvr"/>
  </m:mathPr>
  <w:attachedSchema w:val="urn:DocumentPartTemplate"/>
  <w:attachedSchema w:val="http://schemas.microsoft.com/temp/samples"/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770AF1"/>
  <w15:docId w15:val="{21F9078D-5A61-48DD-9D93-E953CBAF7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7" w:qFormat="1"/>
    <w:lsdException w:name="heading 2" w:uiPriority="4" w:qFormat="1"/>
    <w:lsdException w:name="heading 3" w:semiHidden="1" w:uiPriority="5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5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3" w:unhideWhenUsed="1" w:qFormat="1"/>
    <w:lsdException w:name="Hyperlink" w:semiHidden="1" w:unhideWhenUsed="1"/>
    <w:lsdException w:name="FollowedHyperlink" w:semiHidden="1" w:unhideWhenUsed="1"/>
    <w:lsdException w:name="Strong" w:semiHidden="1" w:uiPriority="2" w:unhideWhenUsed="1" w:qFormat="1"/>
    <w:lsdException w:name="Emphasis" w:semiHidden="1" w:uiPriority="2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86945"/>
    <w:pPr>
      <w:spacing w:after="0"/>
    </w:pPr>
    <w:rPr>
      <w:rFonts w:eastAsiaTheme="minorEastAsia"/>
      <w:b/>
      <w:color w:val="082A75" w:themeColor="text2"/>
      <w:sz w:val="28"/>
      <w:szCs w:val="22"/>
    </w:rPr>
  </w:style>
  <w:style w:type="paragraph" w:styleId="Heading1">
    <w:name w:val="heading 1"/>
    <w:basedOn w:val="Normal"/>
    <w:link w:val="Heading1Char"/>
    <w:uiPriority w:val="4"/>
    <w:qFormat/>
    <w:rsid w:val="00D077E9"/>
    <w:pPr>
      <w:keepNext/>
      <w:spacing w:before="240" w:after="60"/>
      <w:outlineLvl w:val="0"/>
    </w:pPr>
    <w:rPr>
      <w:rFonts w:asciiTheme="majorHAnsi" w:eastAsiaTheme="majorEastAsia" w:hAnsiTheme="majorHAnsi" w:cstheme="majorBidi"/>
      <w:color w:val="061F57" w:themeColor="text2" w:themeShade="BF"/>
      <w:kern w:val="28"/>
      <w:sz w:val="52"/>
      <w:szCs w:val="32"/>
    </w:rPr>
  </w:style>
  <w:style w:type="paragraph" w:styleId="Heading2">
    <w:name w:val="heading 2"/>
    <w:basedOn w:val="Normal"/>
    <w:next w:val="Normal"/>
    <w:link w:val="Heading2Char"/>
    <w:uiPriority w:val="4"/>
    <w:qFormat/>
    <w:rsid w:val="00DF027C"/>
    <w:pPr>
      <w:keepNext/>
      <w:spacing w:after="240" w:line="240" w:lineRule="auto"/>
      <w:outlineLvl w:val="1"/>
    </w:pPr>
    <w:rPr>
      <w:rFonts w:eastAsiaTheme="majorEastAsia" w:cstheme="majorBidi"/>
      <w:b w:val="0"/>
      <w:sz w:val="3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styleId="Title">
    <w:name w:val="Title"/>
    <w:basedOn w:val="Normal"/>
    <w:link w:val="TitleChar"/>
    <w:uiPriority w:val="1"/>
    <w:qFormat/>
    <w:rsid w:val="00D86945"/>
    <w:pPr>
      <w:spacing w:after="200" w:line="240" w:lineRule="auto"/>
    </w:pPr>
    <w:rPr>
      <w:rFonts w:asciiTheme="majorHAnsi" w:eastAsiaTheme="majorEastAsia" w:hAnsiTheme="majorHAnsi" w:cstheme="majorBidi"/>
      <w:bCs/>
      <w:sz w:val="72"/>
      <w:szCs w:val="52"/>
    </w:rPr>
  </w:style>
  <w:style w:type="character" w:customStyle="1" w:styleId="TitleChar">
    <w:name w:val="Title Char"/>
    <w:basedOn w:val="DefaultParagraphFont"/>
    <w:link w:val="Title"/>
    <w:uiPriority w:val="1"/>
    <w:rsid w:val="00D86945"/>
    <w:rPr>
      <w:rFonts w:asciiTheme="majorHAnsi" w:eastAsiaTheme="majorEastAsia" w:hAnsiTheme="majorHAnsi" w:cstheme="majorBidi"/>
      <w:b/>
      <w:bCs/>
      <w:color w:val="082A75" w:themeColor="text2"/>
      <w:sz w:val="72"/>
      <w:szCs w:val="52"/>
    </w:rPr>
  </w:style>
  <w:style w:type="paragraph" w:styleId="Subtitle">
    <w:name w:val="Subtitle"/>
    <w:basedOn w:val="Normal"/>
    <w:link w:val="SubtitleChar"/>
    <w:uiPriority w:val="2"/>
    <w:qFormat/>
    <w:rsid w:val="00D86945"/>
    <w:pPr>
      <w:framePr w:hSpace="180" w:wrap="around" w:vAnchor="text" w:hAnchor="margin" w:y="1167"/>
    </w:pPr>
    <w:rPr>
      <w:b w:val="0"/>
      <w:caps/>
      <w:spacing w:val="20"/>
      <w:sz w:val="32"/>
    </w:rPr>
  </w:style>
  <w:style w:type="character" w:customStyle="1" w:styleId="SubtitleChar">
    <w:name w:val="Subtitle Char"/>
    <w:basedOn w:val="DefaultParagraphFont"/>
    <w:link w:val="Subtitle"/>
    <w:uiPriority w:val="2"/>
    <w:rsid w:val="00D86945"/>
    <w:rPr>
      <w:rFonts w:eastAsiaTheme="minorEastAsia"/>
      <w:caps/>
      <w:color w:val="082A75" w:themeColor="text2"/>
      <w:spacing w:val="20"/>
      <w:sz w:val="32"/>
      <w:szCs w:val="22"/>
    </w:rPr>
  </w:style>
  <w:style w:type="character" w:customStyle="1" w:styleId="Heading1Char">
    <w:name w:val="Heading 1 Char"/>
    <w:basedOn w:val="DefaultParagraphFont"/>
    <w:link w:val="Heading1"/>
    <w:uiPriority w:val="4"/>
    <w:rsid w:val="00D077E9"/>
    <w:rPr>
      <w:rFonts w:asciiTheme="majorHAnsi" w:eastAsiaTheme="majorEastAsia" w:hAnsiTheme="majorHAnsi" w:cstheme="majorBidi"/>
      <w:b/>
      <w:color w:val="061F57" w:themeColor="text2" w:themeShade="BF"/>
      <w:kern w:val="28"/>
      <w:sz w:val="52"/>
      <w:szCs w:val="32"/>
    </w:rPr>
  </w:style>
  <w:style w:type="paragraph" w:styleId="Header">
    <w:name w:val="header"/>
    <w:basedOn w:val="Normal"/>
    <w:link w:val="HeaderChar"/>
    <w:uiPriority w:val="8"/>
    <w:unhideWhenUsed/>
    <w:rsid w:val="005037F0"/>
  </w:style>
  <w:style w:type="character" w:customStyle="1" w:styleId="HeaderChar">
    <w:name w:val="Header Char"/>
    <w:basedOn w:val="DefaultParagraphFont"/>
    <w:link w:val="Header"/>
    <w:uiPriority w:val="8"/>
    <w:rsid w:val="0093335D"/>
  </w:style>
  <w:style w:type="paragraph" w:styleId="Footer">
    <w:name w:val="footer"/>
    <w:basedOn w:val="Normal"/>
    <w:link w:val="FooterChar"/>
    <w:uiPriority w:val="99"/>
    <w:unhideWhenUsed/>
    <w:rsid w:val="005037F0"/>
  </w:style>
  <w:style w:type="character" w:customStyle="1" w:styleId="FooterChar">
    <w:name w:val="Footer Char"/>
    <w:basedOn w:val="DefaultParagraphFont"/>
    <w:link w:val="Footer"/>
    <w:uiPriority w:val="99"/>
    <w:rsid w:val="005037F0"/>
    <w:rPr>
      <w:sz w:val="24"/>
      <w:szCs w:val="24"/>
    </w:rPr>
  </w:style>
  <w:style w:type="paragraph" w:customStyle="1" w:styleId="Name">
    <w:name w:val="Name"/>
    <w:basedOn w:val="Normal"/>
    <w:uiPriority w:val="3"/>
    <w:qFormat/>
    <w:rsid w:val="00B231E5"/>
    <w:pPr>
      <w:spacing w:line="240" w:lineRule="auto"/>
      <w:jc w:val="right"/>
    </w:pPr>
  </w:style>
  <w:style w:type="character" w:customStyle="1" w:styleId="Heading2Char">
    <w:name w:val="Heading 2 Char"/>
    <w:basedOn w:val="DefaultParagraphFont"/>
    <w:link w:val="Heading2"/>
    <w:uiPriority w:val="4"/>
    <w:rsid w:val="00DF027C"/>
    <w:rPr>
      <w:rFonts w:eastAsiaTheme="majorEastAsia" w:cstheme="majorBidi"/>
      <w:color w:val="082A75" w:themeColor="text2"/>
      <w:sz w:val="36"/>
      <w:szCs w:val="26"/>
    </w:rPr>
  </w:style>
  <w:style w:type="table" w:styleId="TableGrid">
    <w:name w:val="Table Grid"/>
    <w:basedOn w:val="TableNormal"/>
    <w:uiPriority w:val="1"/>
    <w:rsid w:val="00FF16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unhideWhenUsed/>
    <w:rsid w:val="00D86945"/>
    <w:rPr>
      <w:color w:val="808080"/>
    </w:rPr>
  </w:style>
  <w:style w:type="paragraph" w:customStyle="1" w:styleId="Content">
    <w:name w:val="Content"/>
    <w:basedOn w:val="Normal"/>
    <w:link w:val="ContentChar"/>
    <w:qFormat/>
    <w:rsid w:val="00DF027C"/>
    <w:rPr>
      <w:b w:val="0"/>
    </w:rPr>
  </w:style>
  <w:style w:type="paragraph" w:customStyle="1" w:styleId="EmphasisText">
    <w:name w:val="Emphasis Text"/>
    <w:basedOn w:val="Normal"/>
    <w:link w:val="EmphasisTextChar"/>
    <w:qFormat/>
    <w:rsid w:val="00DF027C"/>
  </w:style>
  <w:style w:type="character" w:customStyle="1" w:styleId="ContentChar">
    <w:name w:val="Content Char"/>
    <w:basedOn w:val="DefaultParagraphFont"/>
    <w:link w:val="Content"/>
    <w:rsid w:val="00DF027C"/>
    <w:rPr>
      <w:rFonts w:eastAsiaTheme="minorEastAsia"/>
      <w:color w:val="082A75" w:themeColor="text2"/>
      <w:sz w:val="28"/>
      <w:szCs w:val="22"/>
    </w:rPr>
  </w:style>
  <w:style w:type="character" w:customStyle="1" w:styleId="EmphasisTextChar">
    <w:name w:val="Emphasis Text Char"/>
    <w:basedOn w:val="DefaultParagraphFont"/>
    <w:link w:val="EmphasisText"/>
    <w:rsid w:val="00DF027C"/>
    <w:rPr>
      <w:rFonts w:eastAsiaTheme="minorEastAsia"/>
      <w:b/>
      <w:color w:val="082A75" w:themeColor="text2"/>
      <w:sz w:val="28"/>
      <w:szCs w:val="22"/>
    </w:rPr>
  </w:style>
  <w:style w:type="paragraph" w:customStyle="1" w:styleId="paragraph">
    <w:name w:val="paragraph"/>
    <w:basedOn w:val="Normal"/>
    <w:rsid w:val="00F77D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 w:val="0"/>
      <w:color w:val="auto"/>
      <w:sz w:val="24"/>
      <w:szCs w:val="24"/>
      <w:lang w:val="en-GB" w:eastAsia="en-GB"/>
    </w:rPr>
  </w:style>
  <w:style w:type="character" w:customStyle="1" w:styleId="normaltextrun">
    <w:name w:val="normaltextrun"/>
    <w:basedOn w:val="DefaultParagraphFont"/>
    <w:rsid w:val="00F77D77"/>
  </w:style>
  <w:style w:type="character" w:customStyle="1" w:styleId="eop">
    <w:name w:val="eop"/>
    <w:basedOn w:val="DefaultParagraphFont"/>
    <w:rsid w:val="00F77D77"/>
  </w:style>
  <w:style w:type="character" w:styleId="CommentReference">
    <w:name w:val="annotation reference"/>
    <w:basedOn w:val="DefaultParagraphFont"/>
    <w:uiPriority w:val="99"/>
    <w:semiHidden/>
    <w:unhideWhenUsed/>
    <w:rsid w:val="00F77D7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77D7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77D77"/>
    <w:rPr>
      <w:rFonts w:eastAsiaTheme="minorEastAsia"/>
      <w:b/>
      <w:color w:val="082A75" w:themeColor="text2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7D77"/>
    <w:rPr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7D77"/>
    <w:rPr>
      <w:rFonts w:eastAsiaTheme="minorEastAsia"/>
      <w:b/>
      <w:bCs/>
      <w:color w:val="082A75" w:themeColor="text2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36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1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6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37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46225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003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554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8649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88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801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921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6827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927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178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998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245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1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508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399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13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738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168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8766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473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721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982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0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90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486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260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46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99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4184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54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94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6259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507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7887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712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1504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2075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79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569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0643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549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8943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5435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35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831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1252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479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027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77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764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7594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06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32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8736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033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50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819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311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646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668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2874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287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84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804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232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482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20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565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388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3951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430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8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73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66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47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665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029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709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5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190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656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9675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8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1266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247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117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509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24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239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746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1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826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740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04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473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048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70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879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180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613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6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7394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30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395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819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394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519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587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138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892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198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7984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02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3478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305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838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015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44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484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737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764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5026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56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9390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1757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641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8783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820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ivmas01\Documents\PIN\1%20SER\ALVED%20Grants%20template.dotx" TargetMode="External"/></Relationships>
</file>

<file path=word/theme/theme1.xml><?xml version="1.0" encoding="utf-8"?>
<a:theme xmlns:a="http://schemas.openxmlformats.org/drawingml/2006/main" name="Custom Theme">
  <a:themeElements>
    <a:clrScheme name="Custom 29">
      <a:dk1>
        <a:srgbClr val="0F0D29"/>
      </a:dk1>
      <a:lt1>
        <a:srgbClr val="FFFFFF"/>
      </a:lt1>
      <a:dk2>
        <a:srgbClr val="082A75"/>
      </a:dk2>
      <a:lt2>
        <a:srgbClr val="E7E6E6"/>
      </a:lt2>
      <a:accent1>
        <a:srgbClr val="024F75"/>
      </a:accent1>
      <a:accent2>
        <a:srgbClr val="3592CF"/>
      </a:accent2>
      <a:accent3>
        <a:srgbClr val="34ABA2"/>
      </a:accent3>
      <a:accent4>
        <a:srgbClr val="66B2CA"/>
      </a:accent4>
      <a:accent5>
        <a:srgbClr val="C1D9CB"/>
      </a:accent5>
      <a:accent6>
        <a:srgbClr val="34ABA2"/>
      </a:accent6>
      <a:hlink>
        <a:srgbClr val="3592CF"/>
      </a:hlink>
      <a:folHlink>
        <a:srgbClr val="3592CF"/>
      </a:folHlink>
    </a:clrScheme>
    <a:fontScheme name="Custom 20">
      <a:majorFont>
        <a:latin typeface="Arial"/>
        <a:ea typeface=""/>
        <a:cs typeface=""/>
      </a:majorFont>
      <a:minorFont>
        <a:latin typeface="Calibri"/>
        <a:ea typeface=""/>
        <a:cs typeface=""/>
      </a:minorFont>
    </a:fontScheme>
    <a:fmtScheme name="Office Effects">
      <a:fillStyleLst>
        <a:solidFill>
          <a:schemeClr val="phClr">
            <a:tint val="100000"/>
            <a:shade val="100000"/>
            <a:satMod val="100000"/>
          </a:schemeClr>
        </a:solidFill>
        <a:gradFill rotWithShape="1">
          <a:gsLst>
            <a:gs pos="0">
              <a:schemeClr val="phClr">
                <a:tint val="65000"/>
                <a:shade val="100000"/>
                <a:satMod val="133000"/>
              </a:schemeClr>
            </a:gs>
            <a:gs pos="15000">
              <a:schemeClr val="phClr">
                <a:tint val="50000"/>
                <a:shade val="100000"/>
                <a:satMod val="140000"/>
              </a:schemeClr>
            </a:gs>
            <a:gs pos="100000">
              <a:schemeClr val="phClr">
                <a:tint val="10000"/>
                <a:shade val="100000"/>
                <a:satMod val="13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75000"/>
                <a:satMod val="160000"/>
              </a:schemeClr>
            </a:gs>
            <a:gs pos="62000">
              <a:schemeClr val="phClr">
                <a:tint val="100000"/>
                <a:shade val="100000"/>
                <a:satMod val="125000"/>
              </a:schemeClr>
            </a:gs>
            <a:gs pos="100000">
              <a:schemeClr val="phClr">
                <a:tint val="80000"/>
                <a:shade val="100000"/>
                <a:satMod val="140000"/>
              </a:schemeClr>
            </a:gs>
          </a:gsLst>
          <a:lin ang="16200000" scaled="1"/>
        </a:gradFill>
      </a:fillStyleLst>
      <a:lnStyleLst>
        <a:ln w="12700">
          <a:solidFill>
            <a:schemeClr val="phClr"/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400" dir="540000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>
              <a:srgbClr val="000000">
                <a:alpha val="61176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6500000"/>
            </a:lightRig>
          </a:scene3d>
          <a:sp3d contourW="12700" prstMaterial="powder">
            <a:bevelT h="50800"/>
            <a:contourClr>
              <a:schemeClr val="phClr">
                <a:tint val="100000"/>
                <a:shade val="100000"/>
                <a:satMod val="100000"/>
              </a:schemeClr>
            </a:contourClr>
          </a:sp3d>
        </a:effectStyle>
        <a:effectStyle>
          <a:effectLst>
            <a:reflection blurRad="12700" stA="25000" endPos="28000" dist="38100" dir="5400000" sy="-100000"/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>
            <a:bevelT w="139700" h="38100"/>
            <a:contourClr>
              <a:schemeClr val="phClr">
                <a:tint val="100000"/>
                <a:shade val="100000"/>
                <a:satMod val="100000"/>
              </a:schemeClr>
            </a:contourClr>
          </a:sp3d>
        </a:effectStyle>
      </a:effectStyleLst>
      <a:bgFillStyleLst>
        <a:solidFill>
          <a:schemeClr val="phClr">
            <a:tint val="100000"/>
            <a:shade val="100000"/>
            <a:satMod val="100000"/>
          </a:schemeClr>
        </a:solidFill>
        <a:gradFill rotWithShape="1">
          <a:gsLst>
            <a:gs pos="0">
              <a:schemeClr val="phClr">
                <a:tint val="100000"/>
                <a:shade val="50000"/>
                <a:satMod val="145000"/>
              </a:schemeClr>
            </a:gs>
            <a:gs pos="40000">
              <a:schemeClr val="phClr">
                <a:tint val="100000"/>
                <a:shade val="70000"/>
                <a:satMod val="145000"/>
              </a:schemeClr>
            </a:gs>
            <a:gs pos="100000">
              <a:schemeClr val="phClr">
                <a:tint val="85000"/>
                <a:shade val="100000"/>
                <a:satMod val="15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50000"/>
                <a:satMod val="145000"/>
              </a:schemeClr>
            </a:gs>
            <a:gs pos="30000">
              <a:schemeClr val="phClr">
                <a:tint val="100000"/>
                <a:shade val="65000"/>
                <a:satMod val="155000"/>
              </a:schemeClr>
            </a:gs>
            <a:gs pos="100000">
              <a:schemeClr val="phClr">
                <a:tint val="60000"/>
                <a:shade val="100000"/>
                <a:satMod val="170000"/>
              </a:schemeClr>
            </a:gs>
          </a:gsLst>
          <a:lin ang="16200000" scaled="1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8DB3C06B8B774DBEDC143F5911AC8B" ma:contentTypeVersion="14" ma:contentTypeDescription="Create a new document." ma:contentTypeScope="" ma:versionID="21d5330aea19baae1426da6de0c601e2">
  <xsd:schema xmlns:xsd="http://www.w3.org/2001/XMLSchema" xmlns:xs="http://www.w3.org/2001/XMLSchema" xmlns:p="http://schemas.microsoft.com/office/2006/metadata/properties" xmlns:ns1="http://schemas.microsoft.com/sharepoint/v3" xmlns:ns2="ab0a7928-7bbd-4150-942f-2822f48c444c" xmlns:ns3="c27ea7cb-71f0-4e84-8567-50d9397e8abf" targetNamespace="http://schemas.microsoft.com/office/2006/metadata/properties" ma:root="true" ma:fieldsID="fc1e55557f90f274ab9125107035dbce" ns1:_="" ns2:_="" ns3:_="">
    <xsd:import namespace="http://schemas.microsoft.com/sharepoint/v3"/>
    <xsd:import namespace="ab0a7928-7bbd-4150-942f-2822f48c444c"/>
    <xsd:import namespace="c27ea7cb-71f0-4e84-8567-50d9397e8ab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0a7928-7bbd-4150-942f-2822f48c44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internalName="MediaServiceAutoTags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7ea7cb-71f0-4e84-8567-50d9397e8ab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CEEFFD77-6258-4E28-AD7F-89B065E1F38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CA86B1-D7CB-4367-9984-CE5C0102AD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b0a7928-7bbd-4150-942f-2822f48c444c"/>
    <ds:schemaRef ds:uri="c27ea7cb-71f0-4e84-8567-50d9397e8a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58BDD5A-B40E-40D5-9A4A-2BF6D680D44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ALVED Grants template.dotx</Template>
  <TotalTime>2</TotalTime>
  <Pages>2</Pages>
  <Words>196</Words>
  <Characters>1120</Characters>
  <Application>Microsoft Office Word</Application>
  <DocSecurity>0</DocSecurity>
  <Lines>9</Lines>
  <Paragraphs>2</Paragraphs>
  <ScaleCrop>false</ScaleCrop>
  <Company/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zivmas01</dc:creator>
  <cp:keywords/>
  <cp:lastModifiedBy>Masa Zivojinovic</cp:lastModifiedBy>
  <cp:revision>12</cp:revision>
  <cp:lastPrinted>2006-08-01T17:47:00Z</cp:lastPrinted>
  <dcterms:created xsi:type="dcterms:W3CDTF">2020-12-24T12:18:00Z</dcterms:created>
  <dcterms:modified xsi:type="dcterms:W3CDTF">2021-01-05T13:19:00Z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TC100670409990</vt:lpwstr>
  </property>
  <property fmtid="{D5CDD505-2E9C-101B-9397-08002B2CF9AE}" pid="3" name="ContentTypeId">
    <vt:lpwstr>0x010100258DB3C06B8B774DBEDC143F5911AC8B</vt:lpwstr>
  </property>
</Properties>
</file>